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17ADEC13"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7556D7" w:rsidRPr="007556D7">
        <w:rPr>
          <w:b/>
          <w:i/>
          <w:noProof/>
          <w:sz w:val="28"/>
        </w:rPr>
        <w:t>R5-224524</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143E10B" w:rsidR="001E41F3" w:rsidRPr="00D01D4E" w:rsidRDefault="007556D7" w:rsidP="00C2344A">
            <w:pPr>
              <w:pStyle w:val="CRCoverPage"/>
              <w:spacing w:after="0"/>
              <w:jc w:val="center"/>
              <w:rPr>
                <w:noProof/>
                <w:lang w:eastAsia="zh-CN"/>
              </w:rPr>
            </w:pPr>
            <w:r>
              <w:rPr>
                <w:b/>
                <w:noProof/>
                <w:sz w:val="28"/>
                <w:lang w:eastAsia="zh-CN"/>
              </w:rPr>
              <w:t>0344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8D3BF5C" w:rsidR="001E41F3" w:rsidRPr="00D01D4E" w:rsidRDefault="007556D7" w:rsidP="00035452">
            <w:pPr>
              <w:pStyle w:val="CRCoverPage"/>
              <w:spacing w:after="0"/>
              <w:ind w:left="100"/>
              <w:rPr>
                <w:noProof/>
                <w:lang w:eastAsia="zh-CN"/>
              </w:rPr>
            </w:pPr>
            <w:r w:rsidRPr="007556D7">
              <w:rPr>
                <w:noProof/>
                <w:lang w:eastAsia="zh-CN"/>
              </w:rPr>
              <w:t>TT analysis for NR SL RRM TC 9.1.2.1 - S-SSB Tx gNB</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88958" w:rsidR="00B33E2F" w:rsidRPr="00D01D4E" w:rsidRDefault="00514DC3" w:rsidP="004A7989">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4A7989">
              <w:rPr>
                <w:noProof/>
                <w:lang w:eastAsia="zh-CN"/>
              </w:rPr>
              <w:t>2.1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ADD92BB" w:rsidR="00514DC3" w:rsidRPr="00D01D4E" w:rsidRDefault="00514DC3" w:rsidP="004A7989">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4A7989">
              <w:rPr>
                <w:noProof/>
                <w:lang w:eastAsia="zh-CN"/>
              </w:rPr>
              <w:t>2.1</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8F5B5FF"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7556D7">
              <w:rPr>
                <w:noProof/>
              </w:rPr>
              <w:t>1882</w:t>
            </w:r>
            <w:r w:rsidR="007556D7">
              <w:rPr>
                <w:rFonts w:hint="eastAsia"/>
                <w:noProof/>
                <w:lang w:eastAsia="zh-CN"/>
              </w:rPr>
              <w:t>,</w:t>
            </w:r>
            <w:r w:rsidR="007556D7">
              <w:rPr>
                <w:noProof/>
                <w:lang w:eastAsia="zh-CN"/>
              </w:rPr>
              <w:t xml:space="preserve">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91D16E" w:rsidR="007B263F" w:rsidRPr="00D54284" w:rsidRDefault="007B263F" w:rsidP="00D54284">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0ABE4565" w:rsidR="00514DC3" w:rsidRDefault="00514DC3" w:rsidP="00514DC3">
      <w:pPr>
        <w:rPr>
          <w:lang w:eastAsia="zh-CN"/>
        </w:rPr>
      </w:pPr>
      <w:r w:rsidRPr="00415567">
        <w:t>"</w:t>
      </w:r>
      <w:r w:rsidR="00D54284" w:rsidRPr="00514DC3">
        <w:rPr>
          <w:lang w:eastAsia="zh-CN"/>
        </w:rPr>
        <w:t>38.533 9.1.</w:t>
      </w:r>
      <w:r w:rsidR="004A7989">
        <w:rPr>
          <w:lang w:eastAsia="zh-CN"/>
        </w:rPr>
        <w:t>2.1</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80D42" w14:textId="77777777" w:rsidR="009154DC" w:rsidRDefault="009154DC">
      <w:r>
        <w:separator/>
      </w:r>
    </w:p>
  </w:endnote>
  <w:endnote w:type="continuationSeparator" w:id="0">
    <w:p w14:paraId="4EB50B19" w14:textId="77777777" w:rsidR="009154DC" w:rsidRDefault="0091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2720" w14:textId="77777777" w:rsidR="009154DC" w:rsidRDefault="009154DC">
      <w:r>
        <w:separator/>
      </w:r>
    </w:p>
  </w:footnote>
  <w:footnote w:type="continuationSeparator" w:id="0">
    <w:p w14:paraId="5497DDD0" w14:textId="77777777" w:rsidR="009154DC" w:rsidRDefault="00915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40DD"/>
    <w:rsid w:val="00275D12"/>
    <w:rsid w:val="002844FC"/>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556D7"/>
    <w:rsid w:val="00771B95"/>
    <w:rsid w:val="00777E96"/>
    <w:rsid w:val="00792342"/>
    <w:rsid w:val="00792471"/>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154DC"/>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B6F6-8E6E-4359-8D66-7BD09B1BF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TotalTime>
  <Pages>2</Pages>
  <Words>324</Words>
  <Characters>1853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2022-02-21T03:38:00Z</dcterms:created>
  <dcterms:modified xsi:type="dcterms:W3CDTF">2022-08-05T02:55:00Z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(3)25KnOmzkpcwsm6RfexWVAM2itEQYaERqkR3VrPlYhcNz1q6GS7aMxUO9QmZkHBALyqfvV5bE
CwPdPfbbPMU00vuH35pNwMQ7gAfkNLUtClIXGQdVkpbGXsktTN2AclHros1Iaid2O/RCJVOh
LaRVs+JN//vn3d/LYWTryEv80TuZiilQt9i/iPm6+Mvp+TiZvzG4bcV0E0ckxJxNE5BbmdsJ
OJMVR70xzh+pJ9s1g6</vt:lpwstr>
  </property>
  <property fmtid="{D5CDD505-2E9C-101B-9397-08002B2CF9AE}" pid="22" name="_2015_ms_pID_7253431">
    <vt:lpwstr>d/Jfp3e7ge20E/t1zGx5ygrEophqwKSWsIeJSzCSHjwr4YsZK9PovB
vujnetXw6U7OfcU7aiP7LTJnU9ByYh9I/Vw5Xp/MqcSGbUwMz4MJsdZ4li/DheSJYiubNUbv
XvOyzBSVRn/bvEb4JmAS+u7PaWk2Ll8u2C2y909P1OXBkx1s+K1g75mtPuqoehyCTSZ+AfCX
M9t4MlM0jh0uFpME9qvsZvkT0kZBCEU6C0Ip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2Q==</vt:lpwstr>
  </property>
</Properties>
</file>